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ED1" w:rsidRPr="004079EF" w:rsidRDefault="000F2ED1" w:rsidP="00CF411D">
      <w:pPr>
        <w:jc w:val="center"/>
        <w:outlineLvl w:val="0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>РЕСПУБЛИКА  МОРДОВИЯ</w:t>
      </w:r>
    </w:p>
    <w:p w:rsidR="000F2ED1" w:rsidRDefault="000F2ED1" w:rsidP="00CF411D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>СОВЕТ ДЕПУТАТОВ</w:t>
      </w:r>
    </w:p>
    <w:p w:rsidR="000F2ED1" w:rsidRPr="004079EF" w:rsidRDefault="000F2ED1" w:rsidP="00CF411D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  <w:r>
        <w:rPr>
          <w:rFonts w:ascii="Arial" w:hAnsi="Arial" w:cs="Arial"/>
          <w:b/>
          <w:bCs/>
          <w:caps/>
          <w:sz w:val="32"/>
          <w:szCs w:val="32"/>
        </w:rPr>
        <w:t>Семилейского сельского поселения</w:t>
      </w:r>
    </w:p>
    <w:p w:rsidR="000F2ED1" w:rsidRPr="004079EF" w:rsidRDefault="000F2ED1" w:rsidP="00CF411D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>КОЧКУРОВСКОГО МУНИЦИПАЛЬНОГО РАЙОНА</w:t>
      </w:r>
    </w:p>
    <w:p w:rsidR="000F2ED1" w:rsidRPr="004079EF" w:rsidRDefault="000F2ED1" w:rsidP="00CF411D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>шестого СОЗЫВА</w:t>
      </w:r>
    </w:p>
    <w:p w:rsidR="000F2ED1" w:rsidRPr="004079EF" w:rsidRDefault="000F2ED1" w:rsidP="00CF411D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</w:p>
    <w:p w:rsidR="000F2ED1" w:rsidRPr="004079EF" w:rsidRDefault="000F2ED1" w:rsidP="00CF411D">
      <w:pPr>
        <w:jc w:val="center"/>
        <w:outlineLvl w:val="0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>РЕШЕНИЕ</w:t>
      </w:r>
    </w:p>
    <w:p w:rsidR="000F2ED1" w:rsidRPr="004079EF" w:rsidRDefault="000F2ED1" w:rsidP="00CF411D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от 22.03.2019 года № 87</w:t>
      </w:r>
    </w:p>
    <w:p w:rsidR="000F2ED1" w:rsidRPr="004079EF" w:rsidRDefault="000F2ED1" w:rsidP="00CF411D">
      <w:pPr>
        <w:jc w:val="right"/>
        <w:rPr>
          <w:rFonts w:ascii="Arial" w:hAnsi="Arial" w:cs="Arial"/>
          <w:b/>
          <w:bCs/>
          <w:sz w:val="32"/>
          <w:szCs w:val="32"/>
        </w:rPr>
      </w:pPr>
    </w:p>
    <w:p w:rsidR="000F2ED1" w:rsidRPr="004079EF" w:rsidRDefault="000F2ED1" w:rsidP="00CF411D">
      <w:pPr>
        <w:jc w:val="both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 xml:space="preserve">      </w:t>
      </w:r>
      <w:r>
        <w:rPr>
          <w:rFonts w:ascii="Arial" w:hAnsi="Arial" w:cs="Arial"/>
          <w:b/>
          <w:bCs/>
          <w:caps/>
          <w:sz w:val="32"/>
          <w:szCs w:val="32"/>
        </w:rPr>
        <w:t xml:space="preserve"> о внесении изменений в решение совета депутатов Семилейского сельского поселения </w:t>
      </w:r>
      <w:r w:rsidRPr="004079EF">
        <w:rPr>
          <w:rFonts w:ascii="Arial" w:hAnsi="Arial" w:cs="Arial"/>
          <w:b/>
          <w:bCs/>
          <w:caps/>
          <w:sz w:val="32"/>
          <w:szCs w:val="32"/>
        </w:rPr>
        <w:t>КОЧКУРОВСКОГО МУНИЦИПАЛЬНОГО РАЙОНА</w:t>
      </w:r>
      <w:r>
        <w:rPr>
          <w:rFonts w:ascii="Arial" w:hAnsi="Arial" w:cs="Arial"/>
          <w:b/>
          <w:bCs/>
          <w:caps/>
          <w:sz w:val="32"/>
          <w:szCs w:val="32"/>
        </w:rPr>
        <w:t xml:space="preserve"> шестого созыва от 28.12.2018 года №82 «</w:t>
      </w:r>
      <w:r w:rsidRPr="004079EF">
        <w:rPr>
          <w:rFonts w:ascii="Arial" w:hAnsi="Arial" w:cs="Arial"/>
          <w:b/>
          <w:bCs/>
          <w:caps/>
          <w:sz w:val="32"/>
          <w:szCs w:val="32"/>
        </w:rPr>
        <w:t>О бюджетЕ</w:t>
      </w:r>
      <w:r>
        <w:rPr>
          <w:rFonts w:ascii="Arial" w:hAnsi="Arial" w:cs="Arial"/>
          <w:b/>
          <w:bCs/>
          <w:caps/>
          <w:sz w:val="32"/>
          <w:szCs w:val="32"/>
        </w:rPr>
        <w:t xml:space="preserve"> Семилейского сельского поселения</w:t>
      </w:r>
      <w:r w:rsidRPr="004079EF">
        <w:rPr>
          <w:rFonts w:ascii="Arial" w:hAnsi="Arial" w:cs="Arial"/>
          <w:b/>
          <w:bCs/>
          <w:caps/>
          <w:sz w:val="32"/>
          <w:szCs w:val="32"/>
        </w:rPr>
        <w:t xml:space="preserve"> Кочкуровского муниципального  района</w:t>
      </w:r>
      <w:r>
        <w:rPr>
          <w:rFonts w:ascii="Arial" w:hAnsi="Arial" w:cs="Arial"/>
          <w:b/>
          <w:bCs/>
          <w:caps/>
          <w:sz w:val="32"/>
          <w:szCs w:val="32"/>
        </w:rPr>
        <w:t xml:space="preserve"> </w:t>
      </w:r>
      <w:r w:rsidRPr="004079EF">
        <w:rPr>
          <w:rFonts w:ascii="Arial" w:hAnsi="Arial" w:cs="Arial"/>
          <w:b/>
          <w:bCs/>
          <w:caps/>
          <w:sz w:val="32"/>
          <w:szCs w:val="32"/>
        </w:rPr>
        <w:t xml:space="preserve"> на 2019 год  и на плановый период 2020 и 2021 годов</w:t>
      </w:r>
      <w:r>
        <w:rPr>
          <w:rFonts w:ascii="Arial" w:hAnsi="Arial" w:cs="Arial"/>
          <w:b/>
          <w:bCs/>
          <w:caps/>
          <w:sz w:val="32"/>
          <w:szCs w:val="32"/>
        </w:rPr>
        <w:t>»</w:t>
      </w:r>
    </w:p>
    <w:p w:rsidR="000F2ED1" w:rsidRPr="00ED5120" w:rsidRDefault="000F2ED1" w:rsidP="00CF411D">
      <w:pPr>
        <w:jc w:val="both"/>
        <w:rPr>
          <w:rFonts w:ascii="Arial" w:hAnsi="Arial" w:cs="Arial"/>
        </w:rPr>
      </w:pPr>
    </w:p>
    <w:p w:rsidR="000F2ED1" w:rsidRDefault="000F2ED1" w:rsidP="00CF411D">
      <w:pPr>
        <w:ind w:firstLine="540"/>
        <w:rPr>
          <w:rFonts w:ascii="Arial" w:hAnsi="Arial" w:cs="Arial"/>
        </w:rPr>
      </w:pPr>
      <w:r>
        <w:rPr>
          <w:rFonts w:ascii="Arial" w:hAnsi="Arial" w:cs="Arial"/>
        </w:rPr>
        <w:t>В соответствии с Бюджетны Кодексом Российской Федерации Совет депутатов Семилейского сельского поселения Кочкуровского муниципального района шестого созыва РЕШИЛ:</w:t>
      </w:r>
    </w:p>
    <w:p w:rsidR="000F2ED1" w:rsidRDefault="000F2ED1" w:rsidP="00CF411D">
      <w:pPr>
        <w:ind w:firstLine="540"/>
        <w:rPr>
          <w:rFonts w:ascii="Arial" w:hAnsi="Arial" w:cs="Arial"/>
        </w:rPr>
      </w:pPr>
      <w:r>
        <w:rPr>
          <w:rFonts w:ascii="Arial" w:hAnsi="Arial" w:cs="Arial"/>
        </w:rPr>
        <w:t>1.Внести изменения в решение Совета депутатов Семилейского сельского поселения Кочкуровского муниципального района шестого созыва от 28.12.2018 года №82 «О бюджете Семилейского сельского поселения на 2019 год и на плановый период 2020 и 2021 годов» следующие изменения:</w:t>
      </w:r>
    </w:p>
    <w:p w:rsidR="000F2ED1" w:rsidRDefault="000F2ED1" w:rsidP="00CF411D">
      <w:pPr>
        <w:ind w:firstLine="540"/>
        <w:rPr>
          <w:rFonts w:ascii="Arial" w:hAnsi="Arial" w:cs="Arial"/>
        </w:rPr>
      </w:pPr>
      <w:r>
        <w:rPr>
          <w:rFonts w:ascii="Arial" w:hAnsi="Arial" w:cs="Arial"/>
        </w:rPr>
        <w:t>1.1 Статью 1 изложить в следующей редакции:</w:t>
      </w:r>
    </w:p>
    <w:p w:rsidR="000F2ED1" w:rsidRDefault="000F2ED1" w:rsidP="00CF411D">
      <w:pPr>
        <w:ind w:firstLine="709"/>
        <w:jc w:val="both"/>
        <w:rPr>
          <w:rFonts w:ascii="Arial" w:hAnsi="Arial" w:cs="Arial"/>
        </w:rPr>
      </w:pPr>
      <w:r w:rsidRPr="00ED5120">
        <w:rPr>
          <w:rFonts w:ascii="Arial" w:hAnsi="Arial" w:cs="Arial"/>
        </w:rPr>
        <w:t>1. Утвердить бюджет</w:t>
      </w:r>
      <w:r w:rsidRPr="00842AB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Семилейского</w:t>
      </w:r>
      <w:r w:rsidRPr="00842AB9">
        <w:rPr>
          <w:rFonts w:ascii="Arial" w:hAnsi="Arial" w:cs="Arial"/>
        </w:rPr>
        <w:t xml:space="preserve"> сельского поселения</w:t>
      </w:r>
      <w:r w:rsidRPr="00ED51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Кочкуровского </w:t>
      </w:r>
      <w:r w:rsidRPr="00ED5120">
        <w:rPr>
          <w:rFonts w:ascii="Arial" w:hAnsi="Arial" w:cs="Arial"/>
        </w:rPr>
        <w:t xml:space="preserve">муниципального района Республики Мордовия на 2019 год по доходам в сумме </w:t>
      </w:r>
      <w:r>
        <w:rPr>
          <w:rFonts w:ascii="Arial" w:hAnsi="Arial" w:cs="Arial"/>
        </w:rPr>
        <w:t xml:space="preserve">7692,6 </w:t>
      </w:r>
      <w:r w:rsidRPr="00ED5120">
        <w:rPr>
          <w:rFonts w:ascii="Arial" w:hAnsi="Arial" w:cs="Arial"/>
        </w:rPr>
        <w:t xml:space="preserve">тыс. рублей и по расходам в сумме </w:t>
      </w:r>
      <w:r>
        <w:rPr>
          <w:rFonts w:ascii="Arial" w:hAnsi="Arial" w:cs="Arial"/>
        </w:rPr>
        <w:t>7692,6</w:t>
      </w:r>
      <w:r w:rsidRPr="00ED5120">
        <w:rPr>
          <w:rFonts w:ascii="Arial" w:hAnsi="Arial" w:cs="Arial"/>
        </w:rPr>
        <w:t xml:space="preserve"> тыс. рублей, </w:t>
      </w:r>
    </w:p>
    <w:p w:rsidR="000F2ED1" w:rsidRDefault="000F2ED1" w:rsidP="00CF411D">
      <w:pPr>
        <w:ind w:firstLine="709"/>
        <w:jc w:val="both"/>
        <w:rPr>
          <w:rFonts w:ascii="Arial" w:hAnsi="Arial" w:cs="Arial"/>
        </w:rPr>
      </w:pPr>
      <w:r w:rsidRPr="00ED5120">
        <w:rPr>
          <w:rFonts w:ascii="Arial" w:hAnsi="Arial" w:cs="Arial"/>
        </w:rPr>
        <w:t xml:space="preserve">2. Утвердить бюджет </w:t>
      </w:r>
      <w:r>
        <w:rPr>
          <w:rFonts w:ascii="Arial" w:hAnsi="Arial" w:cs="Arial"/>
        </w:rPr>
        <w:t>Семилейского</w:t>
      </w:r>
      <w:r w:rsidRPr="00842AB9">
        <w:rPr>
          <w:rFonts w:ascii="Arial" w:hAnsi="Arial" w:cs="Arial"/>
        </w:rPr>
        <w:t xml:space="preserve"> сельского поселения</w:t>
      </w:r>
      <w:r w:rsidRPr="00ED51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Кочкуровского </w:t>
      </w:r>
      <w:r w:rsidRPr="00ED5120">
        <w:rPr>
          <w:rFonts w:ascii="Arial" w:hAnsi="Arial" w:cs="Arial"/>
        </w:rPr>
        <w:t xml:space="preserve">муниципального района на 2020 год по доходам в сумме </w:t>
      </w:r>
      <w:r>
        <w:rPr>
          <w:rFonts w:ascii="Arial" w:hAnsi="Arial" w:cs="Arial"/>
        </w:rPr>
        <w:t>6868,8</w:t>
      </w:r>
      <w:r w:rsidRPr="00ED5120">
        <w:rPr>
          <w:rFonts w:ascii="Arial" w:hAnsi="Arial" w:cs="Arial"/>
        </w:rPr>
        <w:t xml:space="preserve"> тыс. рублей и по расходам в сумме </w:t>
      </w:r>
      <w:r>
        <w:rPr>
          <w:rFonts w:ascii="Arial" w:hAnsi="Arial" w:cs="Arial"/>
        </w:rPr>
        <w:t>6868,8</w:t>
      </w:r>
      <w:r w:rsidRPr="00ED5120">
        <w:rPr>
          <w:rFonts w:ascii="Arial" w:hAnsi="Arial" w:cs="Arial"/>
        </w:rPr>
        <w:t xml:space="preserve">  тыс. рублей</w:t>
      </w:r>
      <w:r>
        <w:rPr>
          <w:rFonts w:ascii="Arial" w:hAnsi="Arial" w:cs="Arial"/>
        </w:rPr>
        <w:t>, в том числе условно утвержденные расходы в сумме 47,6 тыс. рублей.</w:t>
      </w:r>
    </w:p>
    <w:p w:rsidR="000F2ED1" w:rsidRDefault="000F2ED1" w:rsidP="00CF411D">
      <w:pPr>
        <w:ind w:firstLine="709"/>
        <w:jc w:val="both"/>
        <w:rPr>
          <w:rFonts w:ascii="Arial" w:hAnsi="Arial" w:cs="Arial"/>
        </w:rPr>
      </w:pPr>
      <w:r w:rsidRPr="00ED5120">
        <w:rPr>
          <w:rFonts w:ascii="Arial" w:hAnsi="Arial" w:cs="Arial"/>
        </w:rPr>
        <w:t xml:space="preserve">3. Утвердить бюджет </w:t>
      </w:r>
      <w:r>
        <w:rPr>
          <w:rFonts w:ascii="Arial" w:hAnsi="Arial" w:cs="Arial"/>
        </w:rPr>
        <w:t>Семилейского</w:t>
      </w:r>
      <w:r w:rsidRPr="00842AB9">
        <w:rPr>
          <w:rFonts w:ascii="Arial" w:hAnsi="Arial" w:cs="Arial"/>
        </w:rPr>
        <w:t xml:space="preserve"> сельского поселения</w:t>
      </w:r>
      <w:r w:rsidRPr="00ED51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Кочкуровского </w:t>
      </w:r>
      <w:r w:rsidRPr="00ED5120">
        <w:rPr>
          <w:rFonts w:ascii="Arial" w:hAnsi="Arial" w:cs="Arial"/>
        </w:rPr>
        <w:t xml:space="preserve">муниципального района на 2021 год по доходам в сумме </w:t>
      </w:r>
      <w:r>
        <w:rPr>
          <w:rFonts w:ascii="Arial" w:hAnsi="Arial" w:cs="Arial"/>
        </w:rPr>
        <w:t>7664,0</w:t>
      </w:r>
      <w:r w:rsidRPr="00ED5120">
        <w:rPr>
          <w:rFonts w:ascii="Arial" w:hAnsi="Arial" w:cs="Arial"/>
        </w:rPr>
        <w:t xml:space="preserve"> тыс. рублей и по расходам в сумме </w:t>
      </w:r>
      <w:r>
        <w:rPr>
          <w:rFonts w:ascii="Arial" w:hAnsi="Arial" w:cs="Arial"/>
        </w:rPr>
        <w:t>7664,0</w:t>
      </w:r>
      <w:r w:rsidRPr="00ED51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тыс. рублей,</w:t>
      </w:r>
      <w:r w:rsidRPr="00A661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 том числе условно утвержденные расходы в сумме 114,9 тыс. рублей.</w:t>
      </w:r>
    </w:p>
    <w:p w:rsidR="000F2ED1" w:rsidRDefault="000F2ED1" w:rsidP="005328B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1.2. После статьи 7дополнить статьей 8 следующего содержания:</w:t>
      </w:r>
    </w:p>
    <w:p w:rsidR="000F2ED1" w:rsidRPr="005328B2" w:rsidRDefault="000F2ED1" w:rsidP="005328B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«Статья </w:t>
      </w:r>
      <w:r w:rsidRPr="005328B2">
        <w:rPr>
          <w:rFonts w:ascii="Arial" w:hAnsi="Arial" w:cs="Arial"/>
        </w:rPr>
        <w:t xml:space="preserve">8. Иные межбюджетные  трансферты, предоставляемые  из бюджета  </w:t>
      </w:r>
      <w:r>
        <w:rPr>
          <w:rFonts w:ascii="Arial" w:hAnsi="Arial" w:cs="Arial"/>
        </w:rPr>
        <w:t>Семилейского</w:t>
      </w:r>
      <w:r w:rsidRPr="000E70D0">
        <w:rPr>
          <w:rFonts w:ascii="Arial" w:hAnsi="Arial" w:cs="Arial"/>
        </w:rPr>
        <w:t xml:space="preserve"> сельского поселения</w:t>
      </w:r>
      <w:r w:rsidRPr="005328B2">
        <w:t xml:space="preserve">  </w:t>
      </w:r>
      <w:r w:rsidRPr="005328B2">
        <w:rPr>
          <w:rFonts w:ascii="Arial" w:hAnsi="Arial" w:cs="Arial"/>
        </w:rPr>
        <w:t xml:space="preserve">бюджету муниципального района </w:t>
      </w:r>
    </w:p>
    <w:p w:rsidR="000F2ED1" w:rsidRPr="005328B2" w:rsidRDefault="000F2ED1" w:rsidP="00C21A9F">
      <w:pPr>
        <w:pStyle w:val="ConsNormal"/>
        <w:ind w:right="0" w:firstLine="540"/>
        <w:jc w:val="both"/>
        <w:rPr>
          <w:rFonts w:cs="Times New Roman"/>
          <w:sz w:val="24"/>
          <w:szCs w:val="24"/>
        </w:rPr>
      </w:pPr>
      <w:r w:rsidRPr="005328B2">
        <w:rPr>
          <w:sz w:val="24"/>
          <w:szCs w:val="24"/>
        </w:rPr>
        <w:t xml:space="preserve">1. Из бюджета </w:t>
      </w:r>
      <w:r>
        <w:rPr>
          <w:sz w:val="24"/>
          <w:szCs w:val="24"/>
        </w:rPr>
        <w:t>Семилейского</w:t>
      </w:r>
      <w:r w:rsidRPr="005328B2">
        <w:rPr>
          <w:sz w:val="24"/>
          <w:szCs w:val="24"/>
        </w:rPr>
        <w:t xml:space="preserve"> сельского поселения  бюджету муниципального района предоставляются иные межбюджетные трансферты на осуществление </w:t>
      </w:r>
      <w:r>
        <w:rPr>
          <w:sz w:val="24"/>
          <w:szCs w:val="24"/>
        </w:rPr>
        <w:t>части</w:t>
      </w:r>
      <w:r w:rsidRPr="005328B2">
        <w:rPr>
          <w:sz w:val="24"/>
          <w:szCs w:val="24"/>
        </w:rPr>
        <w:t xml:space="preserve"> полномочий муниципального района</w:t>
      </w:r>
      <w:r>
        <w:rPr>
          <w:sz w:val="24"/>
          <w:szCs w:val="24"/>
        </w:rPr>
        <w:t>»;</w:t>
      </w:r>
    </w:p>
    <w:p w:rsidR="000F2ED1" w:rsidRDefault="000F2ED1" w:rsidP="00CF411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1.3 Последующую нумерацию привести в соответствие;</w:t>
      </w:r>
    </w:p>
    <w:p w:rsidR="000F2ED1" w:rsidRPr="005D1DBA" w:rsidRDefault="000F2ED1" w:rsidP="005D1DBA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5D1DBA">
        <w:rPr>
          <w:rFonts w:ascii="Arial" w:hAnsi="Arial" w:cs="Arial"/>
        </w:rPr>
        <w:t>1.</w:t>
      </w:r>
      <w:r>
        <w:rPr>
          <w:rFonts w:ascii="Arial" w:hAnsi="Arial" w:cs="Arial"/>
        </w:rPr>
        <w:t>4  Статья 9</w:t>
      </w:r>
      <w:r w:rsidRPr="005D1DBA">
        <w:rPr>
          <w:rFonts w:ascii="Arial" w:hAnsi="Arial" w:cs="Arial"/>
        </w:rPr>
        <w:t>.  изложить в следующей редакции:</w:t>
      </w:r>
    </w:p>
    <w:p w:rsidR="000F2ED1" w:rsidRPr="005D1DBA" w:rsidRDefault="000F2ED1" w:rsidP="005D1DBA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5D1DBA">
        <w:rPr>
          <w:rFonts w:ascii="Arial" w:hAnsi="Arial" w:cs="Arial"/>
        </w:rPr>
        <w:t xml:space="preserve">Статья </w:t>
      </w:r>
      <w:r>
        <w:rPr>
          <w:rFonts w:ascii="Arial" w:hAnsi="Arial" w:cs="Arial"/>
        </w:rPr>
        <w:t xml:space="preserve">9. </w:t>
      </w:r>
      <w:r w:rsidRPr="005D1DBA">
        <w:rPr>
          <w:rFonts w:ascii="Arial" w:hAnsi="Arial" w:cs="Arial"/>
        </w:rPr>
        <w:t xml:space="preserve">Бюджетные ассигнования Дорожного фонда </w:t>
      </w:r>
      <w:r>
        <w:rPr>
          <w:rFonts w:ascii="Arial" w:hAnsi="Arial" w:cs="Arial"/>
        </w:rPr>
        <w:t>Семилейского</w:t>
      </w:r>
      <w:r w:rsidRPr="005D1DBA">
        <w:rPr>
          <w:rFonts w:ascii="Arial" w:hAnsi="Arial" w:cs="Arial"/>
        </w:rPr>
        <w:t xml:space="preserve"> сельского поселения Кочкуровского муниципального района </w:t>
      </w:r>
    </w:p>
    <w:p w:rsidR="000F2ED1" w:rsidRDefault="000F2ED1" w:rsidP="005D1DBA">
      <w:pPr>
        <w:ind w:firstLine="540"/>
        <w:rPr>
          <w:rFonts w:ascii="Arial" w:hAnsi="Arial" w:cs="Arial"/>
        </w:rPr>
      </w:pPr>
      <w:r>
        <w:rPr>
          <w:rFonts w:ascii="Arial" w:hAnsi="Arial" w:cs="Arial"/>
        </w:rPr>
        <w:t>1. Утвердить объем бюджетных ассигнований Дорожного фонда Семилейского сельского поселения Кочкуровского муниципального района на 2019 год -828,2 тыс. рублей, на 2020 год – 1518,1 тыс. рублей, на 2021 год – 2176,2 тыс. рублей».</w:t>
      </w:r>
    </w:p>
    <w:p w:rsidR="000F2ED1" w:rsidRPr="00090E42" w:rsidRDefault="000F2ED1" w:rsidP="00CE2C9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090E42">
        <w:rPr>
          <w:rFonts w:ascii="Arial" w:hAnsi="Arial" w:cs="Arial"/>
        </w:rPr>
        <w:t>1.</w:t>
      </w:r>
      <w:r>
        <w:rPr>
          <w:rFonts w:ascii="Arial" w:hAnsi="Arial" w:cs="Arial"/>
        </w:rPr>
        <w:t>5</w:t>
      </w:r>
      <w:r w:rsidRPr="00090E42">
        <w:rPr>
          <w:rFonts w:ascii="Arial" w:hAnsi="Arial" w:cs="Arial"/>
        </w:rPr>
        <w:t xml:space="preserve"> Пункт 4 статьи 1</w:t>
      </w:r>
      <w:r>
        <w:rPr>
          <w:rFonts w:ascii="Arial" w:hAnsi="Arial" w:cs="Arial"/>
        </w:rPr>
        <w:t>1</w:t>
      </w:r>
      <w:r w:rsidRPr="00090E42">
        <w:rPr>
          <w:rFonts w:ascii="Arial" w:hAnsi="Arial" w:cs="Arial"/>
        </w:rPr>
        <w:t xml:space="preserve"> изложить в следующей редакции:</w:t>
      </w:r>
    </w:p>
    <w:p w:rsidR="000F2ED1" w:rsidRPr="00090E42" w:rsidRDefault="000F2ED1" w:rsidP="00CE2C9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090E42">
        <w:rPr>
          <w:rFonts w:ascii="Arial" w:hAnsi="Arial" w:cs="Arial"/>
        </w:rPr>
        <w:t xml:space="preserve">«4. Установить верхний предел муниципального внутреннего долга </w:t>
      </w:r>
      <w:r>
        <w:rPr>
          <w:rFonts w:ascii="Arial" w:hAnsi="Arial" w:cs="Arial"/>
        </w:rPr>
        <w:t>Семилейского</w:t>
      </w:r>
      <w:r w:rsidRPr="00090E42">
        <w:rPr>
          <w:rFonts w:ascii="Arial" w:hAnsi="Arial" w:cs="Arial"/>
        </w:rPr>
        <w:t xml:space="preserve"> сельского поселения Кочкуровского муниципального района на 1 января 2019 года в сумме </w:t>
      </w:r>
      <w:r>
        <w:rPr>
          <w:rFonts w:ascii="Arial" w:hAnsi="Arial" w:cs="Arial"/>
        </w:rPr>
        <w:t>10842,2</w:t>
      </w:r>
      <w:r w:rsidRPr="00090E42">
        <w:rPr>
          <w:rFonts w:ascii="Arial" w:hAnsi="Arial" w:cs="Arial"/>
        </w:rPr>
        <w:t xml:space="preserve"> тыс. рублей, на 1 января 2020 года – </w:t>
      </w:r>
      <w:r>
        <w:rPr>
          <w:rFonts w:ascii="Arial" w:hAnsi="Arial" w:cs="Arial"/>
        </w:rPr>
        <w:t>10842,0</w:t>
      </w:r>
      <w:r w:rsidRPr="00090E42">
        <w:rPr>
          <w:rFonts w:ascii="Arial" w:hAnsi="Arial" w:cs="Arial"/>
        </w:rPr>
        <w:t xml:space="preserve"> тыс. рублей, на 1 января 2021 года – </w:t>
      </w:r>
      <w:r>
        <w:rPr>
          <w:rFonts w:ascii="Arial" w:hAnsi="Arial" w:cs="Arial"/>
        </w:rPr>
        <w:t>10842,2</w:t>
      </w:r>
      <w:r w:rsidRPr="00090E42">
        <w:rPr>
          <w:rFonts w:ascii="Arial" w:hAnsi="Arial" w:cs="Arial"/>
        </w:rPr>
        <w:t xml:space="preserve"> тыс. рублей;</w:t>
      </w:r>
    </w:p>
    <w:p w:rsidR="000F2ED1" w:rsidRPr="00090E42" w:rsidRDefault="000F2ED1" w:rsidP="00CE2C9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090E42">
        <w:rPr>
          <w:rFonts w:ascii="Arial" w:hAnsi="Arial" w:cs="Arial"/>
        </w:rPr>
        <w:t>1.</w:t>
      </w:r>
      <w:r>
        <w:rPr>
          <w:rFonts w:ascii="Arial" w:hAnsi="Arial" w:cs="Arial"/>
        </w:rPr>
        <w:t>6</w:t>
      </w:r>
      <w:r w:rsidRPr="00090E42">
        <w:rPr>
          <w:rFonts w:ascii="Arial" w:hAnsi="Arial" w:cs="Arial"/>
        </w:rPr>
        <w:t xml:space="preserve"> Пункт 5 статьи 1</w:t>
      </w:r>
      <w:r>
        <w:rPr>
          <w:rFonts w:ascii="Arial" w:hAnsi="Arial" w:cs="Arial"/>
        </w:rPr>
        <w:t>1</w:t>
      </w:r>
      <w:r w:rsidRPr="00090E42">
        <w:rPr>
          <w:rFonts w:ascii="Arial" w:hAnsi="Arial" w:cs="Arial"/>
        </w:rPr>
        <w:t xml:space="preserve"> изложить в следующей редакции:</w:t>
      </w:r>
    </w:p>
    <w:p w:rsidR="000F2ED1" w:rsidRPr="00090E42" w:rsidRDefault="000F2ED1" w:rsidP="00CE2C9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090E42">
        <w:rPr>
          <w:rFonts w:ascii="Arial" w:hAnsi="Arial" w:cs="Arial"/>
        </w:rPr>
        <w:t xml:space="preserve">«5. Установить предельный объем муниципального долга Кочкуровского муниципального района на 2019 год в сумме </w:t>
      </w:r>
      <w:r>
        <w:rPr>
          <w:rFonts w:ascii="Arial" w:hAnsi="Arial" w:cs="Arial"/>
        </w:rPr>
        <w:t>1823,9</w:t>
      </w:r>
      <w:r w:rsidRPr="00090E42">
        <w:rPr>
          <w:rFonts w:ascii="Arial" w:hAnsi="Arial" w:cs="Arial"/>
        </w:rPr>
        <w:t xml:space="preserve"> тыс. рублей, на 2020 год – </w:t>
      </w:r>
      <w:r>
        <w:rPr>
          <w:rFonts w:ascii="Arial" w:hAnsi="Arial" w:cs="Arial"/>
        </w:rPr>
        <w:t>1903,9</w:t>
      </w:r>
      <w:r w:rsidRPr="00090E42">
        <w:rPr>
          <w:rFonts w:ascii="Arial" w:hAnsi="Arial" w:cs="Arial"/>
        </w:rPr>
        <w:t xml:space="preserve"> тыс. рублей, на 2021 год – </w:t>
      </w:r>
      <w:r>
        <w:rPr>
          <w:rFonts w:ascii="Arial" w:hAnsi="Arial" w:cs="Arial"/>
        </w:rPr>
        <w:t>1976,5</w:t>
      </w:r>
      <w:r w:rsidRPr="00090E42">
        <w:rPr>
          <w:rFonts w:ascii="Arial" w:hAnsi="Arial" w:cs="Arial"/>
        </w:rPr>
        <w:t xml:space="preserve"> тыс. рублей. </w:t>
      </w:r>
    </w:p>
    <w:p w:rsidR="000F2ED1" w:rsidRDefault="000F2ED1" w:rsidP="00047B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1.7</w:t>
      </w:r>
      <w:r w:rsidRPr="00090E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Приложение 1</w:t>
      </w:r>
      <w:r w:rsidRPr="00090E42">
        <w:rPr>
          <w:rFonts w:ascii="Arial" w:hAnsi="Arial" w:cs="Arial"/>
        </w:rPr>
        <w:t xml:space="preserve">   к решению Совета депутатов </w:t>
      </w:r>
      <w:r>
        <w:rPr>
          <w:rFonts w:ascii="Arial" w:hAnsi="Arial" w:cs="Arial"/>
        </w:rPr>
        <w:t>Семилейского сельского поселения Кочкуровского муниципального района от 28.12.2018 года №82 «О бюджете Семилейского сельского поселения на 2019 год и на плановый период 2020 и 2021 годов» изложить в прилагаемой редакции (приложение 1);</w:t>
      </w:r>
    </w:p>
    <w:p w:rsidR="000F2ED1" w:rsidRDefault="000F2ED1" w:rsidP="00047B9B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1.8 Приложение </w:t>
      </w:r>
      <w:r w:rsidRPr="00090E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</w:t>
      </w:r>
      <w:r w:rsidRPr="00090E42">
        <w:rPr>
          <w:rFonts w:ascii="Arial" w:hAnsi="Arial" w:cs="Arial"/>
        </w:rPr>
        <w:t xml:space="preserve">   к решению Совета депутатов </w:t>
      </w:r>
      <w:r>
        <w:rPr>
          <w:rFonts w:ascii="Arial" w:hAnsi="Arial" w:cs="Arial"/>
        </w:rPr>
        <w:t>Семилейского сельского поселения Кочкуровского муниципального района от 28.12.2018 года №82 «О бюджете Семилейского сельского поселения на 2019 год и на плановый период 2020 и 2021 годов» изложить в прилагаемой редакции (приложение 2);</w:t>
      </w:r>
    </w:p>
    <w:p w:rsidR="000F2ED1" w:rsidRDefault="000F2ED1" w:rsidP="00047B9B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1.9 Приложение 5</w:t>
      </w:r>
      <w:r w:rsidRPr="00090E42">
        <w:rPr>
          <w:rFonts w:ascii="Arial" w:hAnsi="Arial" w:cs="Arial"/>
        </w:rPr>
        <w:t xml:space="preserve">   к решению Совета депутатов </w:t>
      </w:r>
      <w:r>
        <w:rPr>
          <w:rFonts w:ascii="Arial" w:hAnsi="Arial" w:cs="Arial"/>
        </w:rPr>
        <w:t>Семилейского сельского поселения Кочкуровского муниципального района от 28.12.2018 года №82 «О бюджете Семилейского сельского поселения на 2019 год и на плановый период 2020 и 2021 годов» изложить в прилагаемой редакции (приложение 3);</w:t>
      </w:r>
    </w:p>
    <w:p w:rsidR="000F2ED1" w:rsidRDefault="000F2ED1" w:rsidP="00047B9B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1.10 Приложение 6</w:t>
      </w:r>
      <w:r w:rsidRPr="00090E42">
        <w:rPr>
          <w:rFonts w:ascii="Arial" w:hAnsi="Arial" w:cs="Arial"/>
        </w:rPr>
        <w:t xml:space="preserve">   к решению Совета депутатов </w:t>
      </w:r>
      <w:r>
        <w:rPr>
          <w:rFonts w:ascii="Arial" w:hAnsi="Arial" w:cs="Arial"/>
        </w:rPr>
        <w:t>Семилейского сельского поселения Кочкуровского муниципального района от 28.12.2018 года №82 «О бюджете Семилейского сельского поселения на 2019 год и на плановый период 2020 и 2021 годов» изложить в прилагаемой редакции (приложение 4);</w:t>
      </w:r>
    </w:p>
    <w:p w:rsidR="000F2ED1" w:rsidRDefault="000F2ED1" w:rsidP="00047B9B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1.11 Приложение 7</w:t>
      </w:r>
      <w:r w:rsidRPr="00090E42">
        <w:rPr>
          <w:rFonts w:ascii="Arial" w:hAnsi="Arial" w:cs="Arial"/>
        </w:rPr>
        <w:t xml:space="preserve">   к решению Совета депутатов </w:t>
      </w:r>
      <w:r>
        <w:rPr>
          <w:rFonts w:ascii="Arial" w:hAnsi="Arial" w:cs="Arial"/>
        </w:rPr>
        <w:t>Семилейского сельского поселения Кочкуровского муниципального района от 28.12.2018 года №82 «О бюджете Семилейского сельского поселения на 2019 год и на плановый период 2020 и 2021 годов» изложить в прилагаемой редакции (приложение 5).</w:t>
      </w:r>
    </w:p>
    <w:p w:rsidR="000F2ED1" w:rsidRDefault="000F2ED1" w:rsidP="00047B9B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 Настоящее решение вступает в силу со дня его официального опубликования.</w:t>
      </w:r>
    </w:p>
    <w:p w:rsidR="000F2ED1" w:rsidRDefault="000F2ED1" w:rsidP="00047B9B">
      <w:pPr>
        <w:ind w:firstLine="540"/>
        <w:jc w:val="both"/>
        <w:rPr>
          <w:rFonts w:ascii="Arial" w:hAnsi="Arial" w:cs="Arial"/>
        </w:rPr>
      </w:pPr>
    </w:p>
    <w:p w:rsidR="000F2ED1" w:rsidRDefault="000F2ED1" w:rsidP="00CE2C91">
      <w:pPr>
        <w:rPr>
          <w:rFonts w:ascii="Arial" w:hAnsi="Arial" w:cs="Arial"/>
        </w:rPr>
      </w:pPr>
    </w:p>
    <w:p w:rsidR="000F2ED1" w:rsidRDefault="000F2ED1" w:rsidP="00CE2C91">
      <w:pPr>
        <w:rPr>
          <w:rFonts w:ascii="Arial" w:hAnsi="Arial" w:cs="Arial"/>
        </w:rPr>
      </w:pPr>
    </w:p>
    <w:p w:rsidR="000F2ED1" w:rsidRDefault="000F2ED1" w:rsidP="00CE2C91">
      <w:pPr>
        <w:rPr>
          <w:rFonts w:ascii="Arial" w:hAnsi="Arial" w:cs="Arial"/>
        </w:rPr>
      </w:pPr>
    </w:p>
    <w:p w:rsidR="000F2ED1" w:rsidRDefault="000F2ED1" w:rsidP="00CE2C91">
      <w:pPr>
        <w:rPr>
          <w:rFonts w:ascii="Arial" w:hAnsi="Arial" w:cs="Arial"/>
        </w:rPr>
      </w:pPr>
    </w:p>
    <w:p w:rsidR="000F2ED1" w:rsidRPr="00B24E03" w:rsidRDefault="000F2ED1" w:rsidP="00A271B0">
      <w:pPr>
        <w:jc w:val="right"/>
        <w:rPr>
          <w:rFonts w:ascii="Arial" w:hAnsi="Arial" w:cs="Arial"/>
        </w:rPr>
      </w:pPr>
      <w:r w:rsidRPr="00B24E03">
        <w:rPr>
          <w:rFonts w:ascii="Arial" w:hAnsi="Arial" w:cs="Arial"/>
        </w:rPr>
        <w:t>Глава</w:t>
      </w:r>
    </w:p>
    <w:p w:rsidR="000F2ED1" w:rsidRPr="00B24E03" w:rsidRDefault="000F2ED1" w:rsidP="00A271B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Семилейского</w:t>
      </w:r>
      <w:r w:rsidRPr="00B24E03">
        <w:rPr>
          <w:rFonts w:ascii="Arial" w:hAnsi="Arial" w:cs="Arial"/>
        </w:rPr>
        <w:t xml:space="preserve"> сельского поселения </w:t>
      </w:r>
    </w:p>
    <w:p w:rsidR="000F2ED1" w:rsidRPr="00B24E03" w:rsidRDefault="000F2ED1" w:rsidP="00A271B0">
      <w:pPr>
        <w:jc w:val="right"/>
        <w:rPr>
          <w:rFonts w:ascii="Arial" w:hAnsi="Arial" w:cs="Arial"/>
        </w:rPr>
      </w:pPr>
      <w:r w:rsidRPr="00B24E03">
        <w:rPr>
          <w:rFonts w:ascii="Arial" w:hAnsi="Arial" w:cs="Arial"/>
        </w:rPr>
        <w:t>Кочкуровского муниципального района Республики Мордовия</w:t>
      </w:r>
    </w:p>
    <w:p w:rsidR="000F2ED1" w:rsidRPr="00B24E03" w:rsidRDefault="000F2ED1" w:rsidP="00A271B0">
      <w:pPr>
        <w:jc w:val="right"/>
        <w:rPr>
          <w:rFonts w:ascii="Arial" w:hAnsi="Arial" w:cs="Arial"/>
          <w:caps/>
        </w:rPr>
      </w:pPr>
      <w:r>
        <w:rPr>
          <w:rFonts w:ascii="Arial" w:hAnsi="Arial" w:cs="Arial"/>
        </w:rPr>
        <w:t>А.В.Кудашкин</w:t>
      </w:r>
    </w:p>
    <w:p w:rsidR="000F2ED1" w:rsidRDefault="000F2ED1" w:rsidP="00A271B0">
      <w:pPr>
        <w:rPr>
          <w:rFonts w:ascii="Arial" w:hAnsi="Arial" w:cs="Arial"/>
        </w:rPr>
      </w:pPr>
    </w:p>
    <w:p w:rsidR="000F2ED1" w:rsidRDefault="000F2ED1" w:rsidP="00CE2C91">
      <w:pPr>
        <w:rPr>
          <w:rFonts w:ascii="Arial" w:hAnsi="Arial" w:cs="Arial"/>
        </w:rPr>
      </w:pPr>
    </w:p>
    <w:p w:rsidR="000F2ED1" w:rsidRPr="00B24E03" w:rsidRDefault="000F2ED1" w:rsidP="00CE2C91">
      <w:pPr>
        <w:rPr>
          <w:rFonts w:ascii="Arial" w:hAnsi="Arial" w:cs="Arial"/>
        </w:rPr>
      </w:pPr>
    </w:p>
    <w:sectPr w:rsidR="000F2ED1" w:rsidRPr="00B24E03" w:rsidSect="00D33010">
      <w:headerReference w:type="default" r:id="rId6"/>
      <w:pgSz w:w="11906" w:h="16838"/>
      <w:pgMar w:top="1134" w:right="850" w:bottom="1134" w:left="156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ED1" w:rsidRDefault="000F2ED1" w:rsidP="003F70E7">
      <w:r>
        <w:separator/>
      </w:r>
    </w:p>
  </w:endnote>
  <w:endnote w:type="continuationSeparator" w:id="0">
    <w:p w:rsidR="000F2ED1" w:rsidRDefault="000F2ED1" w:rsidP="003F7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ED1" w:rsidRDefault="000F2ED1" w:rsidP="003F70E7">
      <w:r>
        <w:separator/>
      </w:r>
    </w:p>
  </w:footnote>
  <w:footnote w:type="continuationSeparator" w:id="0">
    <w:p w:rsidR="000F2ED1" w:rsidRDefault="000F2ED1" w:rsidP="003F70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ED1" w:rsidRDefault="000F2ED1" w:rsidP="00512A10">
    <w:pPr>
      <w:pStyle w:val="Header"/>
      <w:framePr w:wrap="auto" w:vAnchor="text" w:hAnchor="margin" w:xAlign="right" w:y="1"/>
      <w:rPr>
        <w:rStyle w:val="PageNumber"/>
      </w:rPr>
    </w:pPr>
    <w:r>
      <w:rPr>
        <w:rStyle w:val="PageNumber"/>
      </w:rPr>
      <w:t xml:space="preserve">                                                                                                    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F2ED1" w:rsidRDefault="000F2ED1" w:rsidP="00512A10">
    <w:pPr>
      <w:pStyle w:val="Header"/>
      <w:ind w:right="360"/>
    </w:pPr>
    <w: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6CFA"/>
    <w:rsid w:val="00047B9B"/>
    <w:rsid w:val="00090E42"/>
    <w:rsid w:val="00093CCE"/>
    <w:rsid w:val="000A3528"/>
    <w:rsid w:val="000A3EC5"/>
    <w:rsid w:val="000E70D0"/>
    <w:rsid w:val="000F2ED1"/>
    <w:rsid w:val="00113178"/>
    <w:rsid w:val="00162FF2"/>
    <w:rsid w:val="001C26D3"/>
    <w:rsid w:val="001F59ED"/>
    <w:rsid w:val="002F3947"/>
    <w:rsid w:val="002F6794"/>
    <w:rsid w:val="002F705B"/>
    <w:rsid w:val="00332BA9"/>
    <w:rsid w:val="00332CE3"/>
    <w:rsid w:val="003B2D5E"/>
    <w:rsid w:val="003C6467"/>
    <w:rsid w:val="003F70E7"/>
    <w:rsid w:val="004079EF"/>
    <w:rsid w:val="00421DFF"/>
    <w:rsid w:val="00444B9B"/>
    <w:rsid w:val="00476A54"/>
    <w:rsid w:val="00482A93"/>
    <w:rsid w:val="00484C45"/>
    <w:rsid w:val="004A41B9"/>
    <w:rsid w:val="004A4D7A"/>
    <w:rsid w:val="00512A10"/>
    <w:rsid w:val="0053037B"/>
    <w:rsid w:val="005328B2"/>
    <w:rsid w:val="00535A52"/>
    <w:rsid w:val="00584EAF"/>
    <w:rsid w:val="005B61F9"/>
    <w:rsid w:val="005C5182"/>
    <w:rsid w:val="005C5A05"/>
    <w:rsid w:val="005D1DBA"/>
    <w:rsid w:val="005F0C5E"/>
    <w:rsid w:val="00647C14"/>
    <w:rsid w:val="00672BC9"/>
    <w:rsid w:val="0068016E"/>
    <w:rsid w:val="00691795"/>
    <w:rsid w:val="006D7800"/>
    <w:rsid w:val="00770118"/>
    <w:rsid w:val="00777F7E"/>
    <w:rsid w:val="00783BEA"/>
    <w:rsid w:val="00783FD1"/>
    <w:rsid w:val="00842AB9"/>
    <w:rsid w:val="00875E16"/>
    <w:rsid w:val="008E477E"/>
    <w:rsid w:val="00911CB7"/>
    <w:rsid w:val="00946CFA"/>
    <w:rsid w:val="00957999"/>
    <w:rsid w:val="009759AE"/>
    <w:rsid w:val="009A446B"/>
    <w:rsid w:val="009C596C"/>
    <w:rsid w:val="00A040F7"/>
    <w:rsid w:val="00A271B0"/>
    <w:rsid w:val="00A6615C"/>
    <w:rsid w:val="00A923CB"/>
    <w:rsid w:val="00A9682E"/>
    <w:rsid w:val="00AB1227"/>
    <w:rsid w:val="00AD6370"/>
    <w:rsid w:val="00AE1D39"/>
    <w:rsid w:val="00B1509B"/>
    <w:rsid w:val="00B1584A"/>
    <w:rsid w:val="00B164AC"/>
    <w:rsid w:val="00B23613"/>
    <w:rsid w:val="00B24E03"/>
    <w:rsid w:val="00BB3C96"/>
    <w:rsid w:val="00BD6953"/>
    <w:rsid w:val="00BD7FEB"/>
    <w:rsid w:val="00C21A9F"/>
    <w:rsid w:val="00C8428B"/>
    <w:rsid w:val="00CA4313"/>
    <w:rsid w:val="00CC01D0"/>
    <w:rsid w:val="00CE2C91"/>
    <w:rsid w:val="00CF411D"/>
    <w:rsid w:val="00D33010"/>
    <w:rsid w:val="00D40EA8"/>
    <w:rsid w:val="00D42965"/>
    <w:rsid w:val="00D704F2"/>
    <w:rsid w:val="00D715FB"/>
    <w:rsid w:val="00DB0712"/>
    <w:rsid w:val="00DE03F0"/>
    <w:rsid w:val="00E32F12"/>
    <w:rsid w:val="00EB2B1D"/>
    <w:rsid w:val="00ED5120"/>
    <w:rsid w:val="00F73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CF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Normal">
    <w:name w:val="ConsNormal"/>
    <w:uiPriority w:val="99"/>
    <w:rsid w:val="00946CF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946CF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946CFA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946CF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46CFA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946C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210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2</Pages>
  <Words>693</Words>
  <Characters>3956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 МОРДОВИЯ</dc:title>
  <dc:subject/>
  <dc:creator>Пользователь Windows</dc:creator>
  <cp:keywords/>
  <dc:description/>
  <cp:lastModifiedBy>суродейкина</cp:lastModifiedBy>
  <cp:revision>22</cp:revision>
  <cp:lastPrinted>2019-02-25T05:18:00Z</cp:lastPrinted>
  <dcterms:created xsi:type="dcterms:W3CDTF">2019-02-18T13:31:00Z</dcterms:created>
  <dcterms:modified xsi:type="dcterms:W3CDTF">2019-03-26T12:23:00Z</dcterms:modified>
</cp:coreProperties>
</file>